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09E3" w:rsidRDefault="006809E3" w:rsidP="00FF567C">
      <w:pPr>
        <w:pStyle w:val="NoSpacing"/>
      </w:pPr>
      <w:r>
        <w:t xml:space="preserve">1922-1991 – переход функционирования СССР </w:t>
      </w:r>
    </w:p>
    <w:p w:rsidR="006809E3" w:rsidRDefault="006809E3" w:rsidP="00FF567C">
      <w:pPr>
        <w:pStyle w:val="NoSpacing"/>
      </w:pPr>
      <w:r>
        <w:t xml:space="preserve"> 1923 Ноябрь – принят декрет о введение делопроизводства на казахском языке </w:t>
      </w:r>
    </w:p>
    <w:p w:rsidR="006809E3" w:rsidRDefault="006809E3" w:rsidP="00FF567C">
      <w:pPr>
        <w:pStyle w:val="NoSpacing"/>
      </w:pPr>
      <w:r>
        <w:t xml:space="preserve"> 1923 - 40% синца дал завод на Риддере </w:t>
      </w:r>
    </w:p>
    <w:p w:rsidR="006809E3" w:rsidRDefault="006809E3" w:rsidP="00FF567C">
      <w:pPr>
        <w:pStyle w:val="NoSpacing"/>
      </w:pPr>
      <w:r>
        <w:t xml:space="preserve"> 1924 24 окт. - присоединение к республике Жетысуской и Сырдарьинской области </w:t>
      </w:r>
    </w:p>
    <w:p w:rsidR="006809E3" w:rsidRDefault="006809E3" w:rsidP="00FF567C">
      <w:pPr>
        <w:pStyle w:val="NoSpacing"/>
      </w:pPr>
      <w:r>
        <w:t xml:space="preserve"> 1924 – организовано общество «Долой неграмотность» </w:t>
      </w:r>
    </w:p>
    <w:p w:rsidR="006809E3" w:rsidRDefault="006809E3" w:rsidP="00FF567C">
      <w:pPr>
        <w:pStyle w:val="NoSpacing"/>
      </w:pPr>
      <w:r>
        <w:t xml:space="preserve"> 1925 – столица республики перенесена из Оренбурга в Кызыл-орду </w:t>
      </w:r>
    </w:p>
    <w:p w:rsidR="006809E3" w:rsidRDefault="006809E3" w:rsidP="00FF567C">
      <w:pPr>
        <w:pStyle w:val="NoSpacing"/>
      </w:pPr>
      <w:r>
        <w:t xml:space="preserve"> 1925 (к 1925) – 84,4 % валового продукта Каз-на приходилось на с/х </w:t>
      </w:r>
    </w:p>
    <w:p w:rsidR="006809E3" w:rsidRDefault="006809E3" w:rsidP="00FF567C">
      <w:pPr>
        <w:pStyle w:val="NoSpacing"/>
      </w:pPr>
      <w:r>
        <w:t xml:space="preserve"> 1925-1933 – Голощекин первый секретарь казрайкома партии (проводник идеи регионального вождизма) </w:t>
      </w:r>
    </w:p>
    <w:p w:rsidR="006809E3" w:rsidRDefault="006809E3" w:rsidP="00FF567C">
      <w:pPr>
        <w:pStyle w:val="NoSpacing"/>
      </w:pPr>
      <w:r>
        <w:t xml:space="preserve"> 1925 – решением XIV съезда ВКП(б) был взят курс на индустриализацию </w:t>
      </w:r>
    </w:p>
    <w:p w:rsidR="006809E3" w:rsidRDefault="006809E3" w:rsidP="00FF567C">
      <w:pPr>
        <w:pStyle w:val="NoSpacing"/>
      </w:pPr>
      <w:r>
        <w:t xml:space="preserve"> 1925 - закрыта газета «Ак жол» по указу Сталина (газета печаталась на основе арабской графики) </w:t>
      </w:r>
    </w:p>
    <w:p w:rsidR="006809E3" w:rsidRDefault="006809E3" w:rsidP="00FF567C">
      <w:pPr>
        <w:pStyle w:val="NoSpacing"/>
      </w:pPr>
      <w:r>
        <w:t xml:space="preserve"> 1926 – производит раскопки в Аулие – Ате М. Е. Масон </w:t>
      </w:r>
    </w:p>
    <w:p w:rsidR="006809E3" w:rsidRDefault="006809E3" w:rsidP="00FF567C">
      <w:pPr>
        <w:pStyle w:val="NoSpacing"/>
      </w:pPr>
      <w:r>
        <w:t xml:space="preserve"> 1926 Январь – открыт нац. Каз. теарт (Шанин) </w:t>
      </w:r>
    </w:p>
    <w:p w:rsidR="006809E3" w:rsidRDefault="006809E3" w:rsidP="00FF567C">
      <w:pPr>
        <w:pStyle w:val="NoSpacing"/>
      </w:pPr>
      <w:r>
        <w:t xml:space="preserve"> 1926 - по переписи числ. казахов 61,3% </w:t>
      </w:r>
    </w:p>
    <w:p w:rsidR="006809E3" w:rsidRDefault="006809E3" w:rsidP="00FF567C">
      <w:pPr>
        <w:pStyle w:val="NoSpacing"/>
      </w:pPr>
      <w:r>
        <w:t xml:space="preserve"> 1927-1931 – строительство Туркестано-Сибирской ж/д (Турксиб, глава Рыскулов) (1445 км) </w:t>
      </w:r>
    </w:p>
    <w:p w:rsidR="006809E3" w:rsidRDefault="006809E3" w:rsidP="00FF567C">
      <w:pPr>
        <w:pStyle w:val="NoSpacing"/>
      </w:pPr>
      <w:r>
        <w:t xml:space="preserve"> 1927 – конфискованы байские хозяйства в KZ </w:t>
      </w:r>
    </w:p>
    <w:p w:rsidR="006809E3" w:rsidRDefault="006809E3" w:rsidP="00FF567C">
      <w:pPr>
        <w:pStyle w:val="NoSpacing"/>
      </w:pPr>
      <w:r>
        <w:t xml:space="preserve"> 1927 – курс на коллективизацию с/х был провозглашен на XV съезде Коммунистической партии </w:t>
      </w:r>
    </w:p>
    <w:p w:rsidR="006809E3" w:rsidRDefault="006809E3" w:rsidP="00FF567C">
      <w:pPr>
        <w:pStyle w:val="NoSpacing"/>
      </w:pPr>
      <w:r>
        <w:t xml:space="preserve"> 1927-1928 – завершился процесс восстановления промышленности </w:t>
      </w:r>
    </w:p>
    <w:p w:rsidR="006809E3" w:rsidRDefault="006809E3" w:rsidP="00FF567C">
      <w:pPr>
        <w:pStyle w:val="NoSpacing"/>
      </w:pPr>
      <w:r>
        <w:t xml:space="preserve"> 1928 27 авг. - декрет ЦИК и СНК «О конфискации и выселении крупнейших байских хозяйств и полуфеодалов» </w:t>
      </w:r>
    </w:p>
    <w:p w:rsidR="006809E3" w:rsidRDefault="006809E3" w:rsidP="00FF567C">
      <w:pPr>
        <w:pStyle w:val="NoSpacing"/>
      </w:pPr>
      <w:r>
        <w:t xml:space="preserve"> 1928 – Перекачка средств и раб силы из с/х в промышленость </w:t>
      </w:r>
    </w:p>
    <w:p w:rsidR="006809E3" w:rsidRDefault="006809E3" w:rsidP="00FF567C">
      <w:pPr>
        <w:pStyle w:val="NoSpacing"/>
      </w:pPr>
      <w:r>
        <w:t xml:space="preserve"> 1928 – Архитекторы и инженеры Буддаси, Голдгор, Тынышпаев </w:t>
      </w:r>
    </w:p>
    <w:p w:rsidR="006809E3" w:rsidRDefault="006809E3" w:rsidP="00FF567C">
      <w:pPr>
        <w:pStyle w:val="NoSpacing"/>
      </w:pPr>
      <w:r>
        <w:t xml:space="preserve"> 1928 – новое районирование (4 ступени) (губерния-уезд-волость-округ) </w:t>
      </w:r>
    </w:p>
    <w:p w:rsidR="006809E3" w:rsidRDefault="006809E3" w:rsidP="00FF567C">
      <w:pPr>
        <w:pStyle w:val="NoSpacing"/>
      </w:pPr>
      <w:r>
        <w:t xml:space="preserve"> 1928 – был раскрыт заговор Строителей Красной столицы (Кзыл-орды) в Москве </w:t>
      </w:r>
    </w:p>
    <w:p w:rsidR="006809E3" w:rsidRDefault="006809E3" w:rsidP="00FF567C">
      <w:pPr>
        <w:pStyle w:val="NoSpacing"/>
      </w:pPr>
      <w:r>
        <w:t xml:space="preserve"> 1928 - арест бывших членов Алаш Орды (44 чел.) </w:t>
      </w:r>
    </w:p>
    <w:p w:rsidR="006809E3" w:rsidRDefault="006809E3" w:rsidP="00FF567C">
      <w:pPr>
        <w:pStyle w:val="NoSpacing"/>
      </w:pPr>
      <w:r>
        <w:t xml:space="preserve"> 1928 - открыт Казахский педагогический институт (1935-им Абая присвоено) </w:t>
      </w:r>
    </w:p>
    <w:p w:rsidR="006809E3" w:rsidRDefault="006809E3" w:rsidP="00FF567C">
      <w:pPr>
        <w:pStyle w:val="NoSpacing"/>
      </w:pPr>
      <w:r>
        <w:t xml:space="preserve"> 1928-1930 - в Казахстан переселилось 1.8 млн человек из России (центральный  и западный) </w:t>
      </w:r>
    </w:p>
    <w:p w:rsidR="006809E3" w:rsidRDefault="006809E3" w:rsidP="00FF567C">
      <w:pPr>
        <w:pStyle w:val="NoSpacing"/>
      </w:pPr>
      <w:r>
        <w:t xml:space="preserve"> 1929 – Из Кызыл-орды перенесли столицу в Алмату, </w:t>
      </w:r>
    </w:p>
    <w:p w:rsidR="006809E3" w:rsidRDefault="006809E3" w:rsidP="00FF567C">
      <w:pPr>
        <w:pStyle w:val="NoSpacing"/>
      </w:pPr>
      <w:r>
        <w:t xml:space="preserve"> 1929 – создаются первые машинотракторные станции (МТС) </w:t>
      </w:r>
    </w:p>
    <w:p w:rsidR="006809E3" w:rsidRDefault="006809E3" w:rsidP="00FF567C">
      <w:pPr>
        <w:pStyle w:val="NoSpacing"/>
      </w:pPr>
      <w:r>
        <w:t xml:space="preserve"> 1929 - зооветеринарный институт в Алматы </w:t>
      </w:r>
    </w:p>
    <w:p w:rsidR="006809E3" w:rsidRDefault="006809E3" w:rsidP="00FF567C">
      <w:pPr>
        <w:pStyle w:val="NoSpacing"/>
      </w:pPr>
      <w:r>
        <w:t xml:space="preserve"> 1929 – поголовье скота составляло 40,5 млн. </w:t>
      </w:r>
    </w:p>
    <w:p w:rsidR="006809E3" w:rsidRDefault="006809E3" w:rsidP="00FF567C">
      <w:pPr>
        <w:pStyle w:val="NoSpacing"/>
      </w:pPr>
      <w:r>
        <w:t xml:space="preserve"> 1929 - перевод каз. письменности с арабской на латынь. </w:t>
      </w:r>
    </w:p>
    <w:p w:rsidR="006809E3" w:rsidRDefault="006809E3" w:rsidP="00FF567C">
      <w:pPr>
        <w:pStyle w:val="NoSpacing"/>
      </w:pPr>
      <w:r>
        <w:t xml:space="preserve"> 1929-1931 – процесс  индустриализации и массовой коллективизации в республики (Городское население росло за счет прибывших из больших городов СССР) </w:t>
      </w:r>
    </w:p>
    <w:p w:rsidR="006809E3" w:rsidRDefault="006809E3" w:rsidP="00FF567C">
      <w:pPr>
        <w:pStyle w:val="NoSpacing"/>
      </w:pPr>
      <w:r>
        <w:t xml:space="preserve"> 1930 – волна репрессий в KZ </w:t>
      </w:r>
    </w:p>
    <w:p w:rsidR="006809E3" w:rsidRDefault="006809E3" w:rsidP="00FF567C">
      <w:pPr>
        <w:pStyle w:val="NoSpacing"/>
      </w:pPr>
      <w:r>
        <w:t xml:space="preserve"> 1930-1932 – отток населения Казахстана в связи с голодом и репрессиями. </w:t>
      </w:r>
    </w:p>
    <w:p w:rsidR="006809E3" w:rsidRDefault="006809E3" w:rsidP="00FF567C">
      <w:pPr>
        <w:pStyle w:val="NoSpacing"/>
      </w:pPr>
      <w:r>
        <w:t xml:space="preserve"> 1930 4 апреля – приговорен к расстрелу Аймаутов </w:t>
      </w:r>
    </w:p>
    <w:p w:rsidR="006809E3" w:rsidRDefault="006809E3" w:rsidP="00FF567C">
      <w:pPr>
        <w:pStyle w:val="NoSpacing"/>
      </w:pPr>
      <w:r>
        <w:t xml:space="preserve"> 1930 – сомкнулись северные и южные участки Турксиба в Айнабулаке </w:t>
      </w:r>
    </w:p>
    <w:p w:rsidR="006809E3" w:rsidRDefault="006809E3" w:rsidP="00FF567C">
      <w:pPr>
        <w:pStyle w:val="NoSpacing"/>
      </w:pPr>
      <w:r>
        <w:t xml:space="preserve"> 1930 27 августа – введено всеобщее обязательное обучение в возрасте от 15 до 50 лет </w:t>
      </w:r>
    </w:p>
    <w:p w:rsidR="006809E3" w:rsidRDefault="006809E3" w:rsidP="00FF567C">
      <w:pPr>
        <w:pStyle w:val="NoSpacing"/>
      </w:pPr>
      <w:r>
        <w:t xml:space="preserve"> 1930 - в Алматы открыт с/х институт </w:t>
      </w:r>
    </w:p>
    <w:p w:rsidR="006809E3" w:rsidRDefault="006809E3" w:rsidP="00FF567C">
      <w:pPr>
        <w:pStyle w:val="NoSpacing"/>
      </w:pPr>
      <w:r>
        <w:t xml:space="preserve"> 1931 к Октябрю – в Казахстане было коллективизировано 65 % хоз-ва. </w:t>
      </w:r>
    </w:p>
    <w:p w:rsidR="006809E3" w:rsidRDefault="006809E3" w:rsidP="00FF567C">
      <w:pPr>
        <w:pStyle w:val="NoSpacing"/>
      </w:pPr>
      <w:r>
        <w:t xml:space="preserve"> 1931-1933 – вооруженное выступление против насильственной коллективизации в KZ </w:t>
      </w:r>
    </w:p>
    <w:p w:rsidR="006809E3" w:rsidRDefault="006809E3" w:rsidP="00FF567C">
      <w:pPr>
        <w:pStyle w:val="NoSpacing"/>
      </w:pPr>
      <w:r>
        <w:t xml:space="preserve"> 1931 март – открытие в Алматы мед.института </w:t>
      </w:r>
    </w:p>
    <w:p w:rsidR="006809E3" w:rsidRDefault="006809E3" w:rsidP="00FF567C">
      <w:pPr>
        <w:pStyle w:val="NoSpacing"/>
      </w:pPr>
      <w:r>
        <w:t xml:space="preserve"> 1932 – Затаевич был удостоен звания народного артиста Казахстанана </w:t>
      </w:r>
    </w:p>
    <w:p w:rsidR="006809E3" w:rsidRDefault="006809E3" w:rsidP="00FF567C">
      <w:pPr>
        <w:pStyle w:val="NoSpacing"/>
      </w:pPr>
      <w:r>
        <w:t xml:space="preserve"> 1932 – открыта база Академии Наук СССР (зоологический и ботанический сектора) </w:t>
      </w:r>
    </w:p>
    <w:p w:rsidR="006809E3" w:rsidRDefault="006809E3" w:rsidP="00FF567C">
      <w:pPr>
        <w:pStyle w:val="NoSpacing"/>
      </w:pPr>
      <w:r>
        <w:t xml:space="preserve"> 1933 – предполагается завершить полный процесс оседания кочевых и полукочевых хозяйств в KZ </w:t>
      </w:r>
    </w:p>
    <w:p w:rsidR="006809E3" w:rsidRDefault="006809E3" w:rsidP="00FF567C">
      <w:pPr>
        <w:pStyle w:val="NoSpacing"/>
      </w:pPr>
      <w:r>
        <w:t xml:space="preserve"> 1933 – организован первый Уйгурский музыкально драматический театр </w:t>
      </w:r>
    </w:p>
    <w:p w:rsidR="006809E3" w:rsidRDefault="006809E3" w:rsidP="00FF567C">
      <w:pPr>
        <w:pStyle w:val="NoSpacing"/>
      </w:pPr>
      <w:r>
        <w:t xml:space="preserve"> 1933 – постановление ЦК ВКП (б) и сов. о подготовке кадров для Казахстана </w:t>
      </w:r>
    </w:p>
    <w:p w:rsidR="006809E3" w:rsidRDefault="006809E3" w:rsidP="00FF567C">
      <w:pPr>
        <w:pStyle w:val="NoSpacing"/>
      </w:pPr>
      <w:r>
        <w:t xml:space="preserve"> 1933 1 января – осталось 4,5 млн. скота после насильственной коллективизации </w:t>
      </w:r>
    </w:p>
    <w:p w:rsidR="006809E3" w:rsidRDefault="006809E3" w:rsidP="00FF567C">
      <w:pPr>
        <w:pStyle w:val="NoSpacing"/>
      </w:pPr>
      <w:r>
        <w:t xml:space="preserve"> 1933 – Рыскулов написал письмо Сталину о масштабах пострадавших во время коллективизации </w:t>
      </w:r>
    </w:p>
    <w:p w:rsidR="006809E3" w:rsidRDefault="006809E3" w:rsidP="00FF567C">
      <w:pPr>
        <w:pStyle w:val="NoSpacing"/>
      </w:pPr>
      <w:r>
        <w:t xml:space="preserve"> 1934 – открыт Каз.Гос. музыкальный театр оперы и балета в Алматы </w:t>
      </w:r>
    </w:p>
    <w:p w:rsidR="006809E3" w:rsidRDefault="006809E3" w:rsidP="00FF567C">
      <w:pPr>
        <w:pStyle w:val="NoSpacing"/>
      </w:pPr>
      <w:r>
        <w:t xml:space="preserve"> 1934 –открыт казахский государственный университет </w:t>
      </w:r>
    </w:p>
    <w:p w:rsidR="006809E3" w:rsidRDefault="006809E3" w:rsidP="00FF567C">
      <w:pPr>
        <w:pStyle w:val="NoSpacing"/>
      </w:pPr>
      <w:r>
        <w:t xml:space="preserve"> 1934 – открыт каз. гос. оркестр имени Курмангазы, возглавил Жубанов </w:t>
      </w:r>
    </w:p>
    <w:p w:rsidR="006809E3" w:rsidRDefault="006809E3" w:rsidP="00FF567C">
      <w:pPr>
        <w:pStyle w:val="NoSpacing"/>
      </w:pPr>
      <w:r>
        <w:t xml:space="preserve"> 1934 - открыта первая студия художественных фильмов </w:t>
      </w:r>
    </w:p>
    <w:p w:rsidR="006809E3" w:rsidRDefault="006809E3" w:rsidP="00FF567C">
      <w:pPr>
        <w:pStyle w:val="NoSpacing"/>
      </w:pPr>
      <w:r>
        <w:t xml:space="preserve"> 1935 – состоялся съезд колхозников, ударников KZ </w:t>
      </w:r>
    </w:p>
    <w:p w:rsidR="006809E3" w:rsidRDefault="006809E3" w:rsidP="00FF567C">
      <w:pPr>
        <w:pStyle w:val="NoSpacing"/>
      </w:pPr>
      <w:r>
        <w:t xml:space="preserve"> 1935 5 октября – в Соловецком лагере скончался М. Дулатов </w:t>
      </w:r>
    </w:p>
    <w:p w:rsidR="006809E3" w:rsidRDefault="006809E3" w:rsidP="00FF567C">
      <w:pPr>
        <w:pStyle w:val="NoSpacing"/>
      </w:pPr>
      <w:r>
        <w:t xml:space="preserve"> 1936 – постановлением ЦИК Каз. АССР принято точное наименование Казахи – KZ </w:t>
      </w:r>
    </w:p>
    <w:p w:rsidR="006809E3" w:rsidRDefault="006809E3" w:rsidP="00FF567C">
      <w:pPr>
        <w:pStyle w:val="NoSpacing"/>
      </w:pPr>
      <w:r>
        <w:t xml:space="preserve"> 1936 – открыта казахская гос. филармония имени Жамбыла </w:t>
      </w:r>
    </w:p>
    <w:p w:rsidR="006809E3" w:rsidRDefault="006809E3" w:rsidP="00FF567C">
      <w:pPr>
        <w:pStyle w:val="NoSpacing"/>
      </w:pPr>
      <w:r>
        <w:t xml:space="preserve"> 1936 5 Декабрь – Казахской АССР преобразована в союзную республику  КССР </w:t>
      </w:r>
    </w:p>
    <w:p w:rsidR="006809E3" w:rsidRDefault="006809E3" w:rsidP="00FF567C">
      <w:pPr>
        <w:pStyle w:val="NoSpacing"/>
      </w:pPr>
      <w:r>
        <w:t xml:space="preserve"> 1937 март – принятие конституции Казахской  ССР, полит. основа Казахстана совет депутатов и трудящихся </w:t>
      </w:r>
    </w:p>
    <w:p w:rsidR="006809E3" w:rsidRDefault="006809E3" w:rsidP="00FF567C">
      <w:pPr>
        <w:pStyle w:val="NoSpacing"/>
      </w:pPr>
      <w:r>
        <w:t xml:space="preserve"> 1937-1938 – годы массовых репрессий. </w:t>
      </w:r>
    </w:p>
    <w:p w:rsidR="006809E3" w:rsidRDefault="006809E3" w:rsidP="00FF567C">
      <w:pPr>
        <w:pStyle w:val="NoSpacing"/>
      </w:pPr>
      <w:r>
        <w:t xml:space="preserve"> 1938 – депортировали в Казахстан корейцев</w:t>
      </w:r>
    </w:p>
    <w:p w:rsidR="006809E3" w:rsidRDefault="006809E3" w:rsidP="00FF567C">
      <w:pPr>
        <w:pStyle w:val="NoSpacing"/>
      </w:pPr>
      <w:r>
        <w:t xml:space="preserve"> 1938 – Куляш Байсеитова удостоена почетного звания Народной артистки СССР </w:t>
      </w:r>
    </w:p>
    <w:p w:rsidR="006809E3" w:rsidRDefault="006809E3" w:rsidP="00FF567C">
      <w:pPr>
        <w:pStyle w:val="NoSpacing"/>
      </w:pPr>
      <w:r>
        <w:t xml:space="preserve"> 1938 – первый казахский озвученный фильм «Амангельды» </w:t>
      </w:r>
    </w:p>
    <w:p w:rsidR="006809E3" w:rsidRDefault="006809E3" w:rsidP="00FF567C">
      <w:pPr>
        <w:pStyle w:val="NoSpacing"/>
      </w:pPr>
      <w:r>
        <w:t xml:space="preserve"> 1938 апрель - постановление «О реорганизации национальных школ» </w:t>
      </w:r>
    </w:p>
    <w:p w:rsidR="006809E3" w:rsidRDefault="006809E3" w:rsidP="00FF567C">
      <w:pPr>
        <w:pStyle w:val="NoSpacing"/>
      </w:pPr>
      <w:r>
        <w:t xml:space="preserve"> 1939 – в Алмате открыта государственная  библиотека им. Пушкина </w:t>
      </w:r>
    </w:p>
    <w:p w:rsidR="006809E3" w:rsidRDefault="006809E3" w:rsidP="00FF567C">
      <w:pPr>
        <w:pStyle w:val="NoSpacing"/>
      </w:pPr>
      <w:r>
        <w:t xml:space="preserve"> 1939 – коллектив  Шымкентского свинцового завода награждается орденом Ленина </w:t>
      </w:r>
    </w:p>
    <w:p w:rsidR="006809E3" w:rsidRDefault="006809E3" w:rsidP="00FF567C">
      <w:pPr>
        <w:pStyle w:val="NoSpacing"/>
      </w:pPr>
      <w:r>
        <w:t xml:space="preserve"> 1939-1945 – вторая мировая война </w:t>
      </w:r>
    </w:p>
    <w:p w:rsidR="006809E3" w:rsidRDefault="006809E3" w:rsidP="00FF567C">
      <w:pPr>
        <w:pStyle w:val="NoSpacing"/>
      </w:pPr>
      <w:r>
        <w:t xml:space="preserve"> 1940 – массовое движение женщин за владением мужскими профессиями </w:t>
      </w:r>
    </w:p>
    <w:p w:rsidR="006809E3" w:rsidRDefault="006809E3" w:rsidP="00FF567C">
      <w:pPr>
        <w:pStyle w:val="NoSpacing"/>
      </w:pPr>
      <w:r>
        <w:t xml:space="preserve"> 1940 - перевод казахской письменности с латинской в кириллицу </w:t>
      </w:r>
    </w:p>
    <w:p w:rsidR="006809E3" w:rsidRDefault="006809E3">
      <w:pPr>
        <w:rPr>
          <w:lang w:val="kk-KZ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4" o:spid="_x0000_s1026" type="#_x0000_t75" style="position:absolute;margin-left:18pt;margin-top:23.75pt;width:402.5pt;height:423.5pt;z-index:-251665408;visibility:visible" wrapcoords="-40 0 -40 21562 21600 21562 21600 0 -40 0">
            <v:imagedata r:id="rId4" o:title=""/>
            <w10:wrap type="through"/>
          </v:shape>
        </w:pict>
      </w:r>
    </w:p>
    <w:p w:rsidR="006809E3" w:rsidRDefault="006809E3">
      <w:pPr>
        <w:rPr>
          <w:lang w:val="kk-KZ"/>
        </w:rPr>
      </w:pPr>
    </w:p>
    <w:p w:rsidR="006809E3" w:rsidRDefault="006809E3" w:rsidP="00C6673F">
      <w:pPr>
        <w:pStyle w:val="NoSpacing"/>
      </w:pPr>
    </w:p>
    <w:p w:rsidR="006809E3" w:rsidRDefault="006809E3" w:rsidP="00C6673F">
      <w:r>
        <w:br w:type="page"/>
      </w:r>
      <w:r>
        <w:rPr>
          <w:noProof/>
          <w:lang w:eastAsia="ru-RU"/>
        </w:rPr>
        <w:pict>
          <v:shape id="Рисунок 1" o:spid="_x0000_s1027" type="#_x0000_t75" style="position:absolute;margin-left:0;margin-top:0;width:468.6pt;height:353.2pt;z-index:251650048;visibility:visible" wrapcoords="-35 0 -35 21554 21600 21554 21600 0 -35 0">
            <v:imagedata r:id="rId5" o:title=""/>
            <w10:wrap type="through"/>
          </v:shape>
        </w:pict>
      </w:r>
    </w:p>
    <w:p w:rsidR="006809E3" w:rsidRDefault="006809E3" w:rsidP="00C6673F">
      <w:pPr>
        <w:pStyle w:val="NoSpacing"/>
      </w:pPr>
      <w:r>
        <w:rPr>
          <w:noProof/>
          <w:lang w:eastAsia="ru-RU"/>
        </w:rPr>
        <w:pict>
          <v:shape id="Рисунок 7" o:spid="_x0000_s1028" type="#_x0000_t75" style="position:absolute;margin-left:-36pt;margin-top:-16.45pt;width:520.5pt;height:722.25pt;z-index:251652096;visibility:visible">
            <v:imagedata r:id="rId6" o:title=""/>
            <w10:wrap type="square"/>
          </v:shape>
        </w:pict>
      </w:r>
    </w:p>
    <w:p w:rsidR="006809E3" w:rsidRDefault="006809E3" w:rsidP="00C6673F">
      <w:pPr>
        <w:pStyle w:val="NoSpacing"/>
      </w:pPr>
      <w:r>
        <w:rPr>
          <w:noProof/>
          <w:lang w:eastAsia="ru-RU"/>
        </w:rPr>
        <w:pict>
          <v:shape id="Рисунок 13" o:spid="_x0000_s1029" type="#_x0000_t75" style="position:absolute;margin-left:-18pt;margin-top:9pt;width:408.35pt;height:317.3pt;z-index:251657216;visibility:visible" wrapcoords="-40 0 -40 21549 21600 21549 21600 0 -40 0">
            <v:imagedata r:id="rId7" o:title=""/>
            <w10:wrap type="through"/>
          </v:shape>
        </w:pict>
      </w: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  <w:r>
        <w:rPr>
          <w:noProof/>
          <w:lang w:eastAsia="ru-RU"/>
        </w:rPr>
        <w:pict>
          <v:shape id="Рисунок 16" o:spid="_x0000_s1030" type="#_x0000_t75" style="position:absolute;margin-left:-327.35pt;margin-top:167pt;width:374.6pt;height:401.9pt;z-index:251658240;visibility:visible" wrapcoords="-43 0 -43 21560 21600 21560 21600 0 -43 0">
            <v:imagedata r:id="rId8" o:title=""/>
            <w10:wrap type="through"/>
          </v:shape>
        </w:pict>
      </w: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  <w:r>
        <w:rPr>
          <w:noProof/>
          <w:lang w:eastAsia="ru-RU"/>
        </w:rPr>
        <w:pict>
          <v:shape id="Рисунок 19" o:spid="_x0000_s1031" type="#_x0000_t75" style="position:absolute;margin-left:0;margin-top:-9pt;width:362.8pt;height:450.25pt;z-index:251659264;visibility:visible" wrapcoords="-45 0 -45 21564 21600 21564 21600 0 -45 0">
            <v:imagedata r:id="rId9" o:title=""/>
            <w10:wrap type="through"/>
          </v:shape>
        </w:pict>
      </w: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  <w:r>
        <w:rPr>
          <w:noProof/>
          <w:lang w:eastAsia="ru-RU"/>
        </w:rPr>
        <w:pict>
          <v:shape id="Рисунок 22" o:spid="_x0000_s1032" type="#_x0000_t75" style="position:absolute;margin-left:9pt;margin-top:171pt;width:283.25pt;height:458.85pt;z-index:251665408;visibility:visible" wrapcoords="-57 0 -57 21565 21600 21565 21600 0 -57 0">
            <v:imagedata r:id="rId10" o:title=""/>
            <w10:wrap type="through"/>
          </v:shape>
        </w:pict>
      </w:r>
    </w:p>
    <w:p w:rsidR="006809E3" w:rsidRDefault="006809E3" w:rsidP="00C6673F">
      <w:pPr>
        <w:pStyle w:val="NoSpacing"/>
      </w:pPr>
      <w:r>
        <w:rPr>
          <w:noProof/>
          <w:lang w:eastAsia="ru-RU"/>
        </w:rPr>
        <w:pict>
          <v:shape id="Рисунок 25" o:spid="_x0000_s1033" type="#_x0000_t75" style="position:absolute;margin-left:-36pt;margin-top:4.55pt;width:525.05pt;height:356.8pt;z-index:251660288;visibility:visible" wrapcoords="-31 0 -31 21555 21600 21555 21600 0 -31 0">
            <v:imagedata r:id="rId11" o:title=""/>
            <w10:wrap type="through"/>
          </v:shape>
        </w:pict>
      </w: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  <w:r>
        <w:rPr>
          <w:noProof/>
          <w:lang w:eastAsia="ru-RU"/>
        </w:rPr>
        <w:pict>
          <v:shape id="Рисунок 31" o:spid="_x0000_s1034" type="#_x0000_t75" style="position:absolute;margin-left:391.05pt;margin-top:-10.25pt;width:358.5pt;height:250.35pt;z-index:251662336;visibility:visible" wrapcoords="-45 0 -45 21535 21600 21535 21600 0 -45 0">
            <v:imagedata r:id="rId12" o:title=""/>
            <w10:wrap type="through"/>
          </v:shape>
        </w:pict>
      </w:r>
      <w:r>
        <w:rPr>
          <w:noProof/>
          <w:lang w:eastAsia="ru-RU"/>
        </w:rPr>
        <w:pict>
          <v:shape id="Рисунок 28" o:spid="_x0000_s1035" type="#_x0000_t75" style="position:absolute;margin-left:2pt;margin-top:.5pt;width:358.5pt;height:274.7pt;z-index:251661312;visibility:visible" wrapcoords="-45 0 -45 21541 21600 21541 21600 0 -45 0">
            <v:imagedata r:id="rId13" o:title=""/>
            <w10:wrap type="through"/>
          </v:shape>
        </w:pict>
      </w: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  <w:r>
        <w:rPr>
          <w:noProof/>
          <w:lang w:eastAsia="ru-RU"/>
        </w:rPr>
        <w:pict>
          <v:shape id="Рисунок 37" o:spid="_x0000_s1036" type="#_x0000_t75" style="position:absolute;margin-left:-361.05pt;margin-top:15.9pt;width:373.5pt;height:239.6pt;z-index:251664384;visibility:visible" wrapcoords="-43 0 -43 21532 21600 21532 21600 0 -43 0">
            <v:imagedata r:id="rId14" o:title=""/>
            <w10:wrap type="through"/>
          </v:shape>
        </w:pict>
      </w:r>
      <w:r>
        <w:rPr>
          <w:noProof/>
          <w:lang w:eastAsia="ru-RU"/>
        </w:rPr>
        <w:pict>
          <v:shape id="Рисунок 34" o:spid="_x0000_s1037" type="#_x0000_t75" style="position:absolute;margin-left:61.3pt;margin-top:7.05pt;width:289.7pt;height:252.5pt;z-index:251663360;visibility:visible" wrapcoords="-56 0 -56 21536 21600 21536 21600 0 -56 0">
            <v:imagedata r:id="rId15" o:title=""/>
            <w10:wrap type="through"/>
          </v:shape>
        </w:pict>
      </w: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</w:p>
    <w:p w:rsidR="006809E3" w:rsidRDefault="006809E3" w:rsidP="00C6673F">
      <w:pPr>
        <w:pStyle w:val="NoSpacing"/>
      </w:pPr>
      <w:r>
        <w:rPr>
          <w:noProof/>
          <w:lang w:eastAsia="ru-RU"/>
        </w:rPr>
        <w:pict>
          <v:shape id="Рисунок 10" o:spid="_x0000_s1038" type="#_x0000_t75" style="position:absolute;margin-left:119.15pt;margin-top:307.85pt;width:172.55pt;height:198.8pt;z-index:251656192;visibility:visible" wrapcoords="-94 0 -94 21518 21600 21518 21600 0 -94 0">
            <v:imagedata r:id="rId16" o:title=""/>
            <w10:wrap type="through"/>
          </v:shape>
        </w:pict>
      </w:r>
      <w:r>
        <w:rPr>
          <w:noProof/>
          <w:lang w:eastAsia="ru-RU"/>
        </w:rPr>
        <w:pict>
          <v:shape id="_x0000_s1039" type="#_x0000_t75" style="position:absolute;margin-left:-3.35pt;margin-top:-8.1pt;width:396.55pt;height:290.1pt;z-index:251653120;visibility:visible" wrapcoords="-41 0 -41 21544 21600 21544 21600 0 -41 0">
            <v:imagedata r:id="rId17" o:title=""/>
            <w10:wrap type="through"/>
          </v:shape>
        </w:pict>
      </w:r>
      <w:r>
        <w:rPr>
          <w:noProof/>
          <w:lang w:eastAsia="ru-RU"/>
        </w:rPr>
        <w:pict>
          <v:shape id="_x0000_s1040" type="#_x0000_t75" style="position:absolute;margin-left:410.35pt;margin-top:258.4pt;width:348.8pt;height:265.45pt;z-index:251655168;visibility:visible" wrapcoords="-46 0 -46 21539 21600 21539 21600 0 -46 0">
            <v:imagedata r:id="rId18" o:title=""/>
            <w10:wrap type="through"/>
          </v:shape>
        </w:pict>
      </w:r>
      <w:r>
        <w:rPr>
          <w:noProof/>
          <w:lang w:eastAsia="ru-RU"/>
        </w:rPr>
        <w:pict>
          <v:shape id="_x0000_s1041" type="#_x0000_t75" style="position:absolute;margin-left:410.4pt;margin-top:.55pt;width:329.5pt;height:222.45pt;z-index:251654144;visibility:visible" wrapcoords="-49 0 -49 21527 21600 21527 21600 0 -49 0">
            <v:imagedata r:id="rId19" o:title=""/>
            <w10:wrap type="through"/>
          </v:shape>
        </w:pict>
      </w:r>
    </w:p>
    <w:p w:rsidR="006809E3" w:rsidRPr="00C6673F" w:rsidRDefault="006809E3">
      <w:pPr>
        <w:rPr>
          <w:lang w:val="kk-KZ"/>
        </w:rPr>
      </w:pPr>
    </w:p>
    <w:sectPr w:rsidR="006809E3" w:rsidRPr="00C6673F" w:rsidSect="009E0CB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F567C"/>
    <w:rsid w:val="00124E32"/>
    <w:rsid w:val="0025393D"/>
    <w:rsid w:val="006809E3"/>
    <w:rsid w:val="009E0CB5"/>
    <w:rsid w:val="00C15340"/>
    <w:rsid w:val="00C6673F"/>
    <w:rsid w:val="00DE2D0F"/>
    <w:rsid w:val="00FF56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0CB5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FF567C"/>
    <w:rPr>
      <w:rFonts w:cs="Calibri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8</Pages>
  <Words>690</Words>
  <Characters>3939</Characters>
  <Application>Microsoft Office Outlook</Application>
  <DocSecurity>0</DocSecurity>
  <Lines>0</Lines>
  <Paragraphs>0</Paragraphs>
  <ScaleCrop>false</ScaleCrop>
  <Company>Home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1922-1991 – переход функционирования СССР </dc:title>
  <dc:subject/>
  <dc:creator>1</dc:creator>
  <cp:keywords/>
  <dc:description/>
  <cp:lastModifiedBy>Ainura</cp:lastModifiedBy>
  <cp:revision>2</cp:revision>
  <dcterms:created xsi:type="dcterms:W3CDTF">2011-06-29T13:30:00Z</dcterms:created>
  <dcterms:modified xsi:type="dcterms:W3CDTF">2011-06-29T13:30:00Z</dcterms:modified>
</cp:coreProperties>
</file>